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639E5" w14:textId="77777777" w:rsidR="00EC7FEE" w:rsidRDefault="00EC7FEE" w:rsidP="00EC7F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MARCHANT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fl.1416)</w:t>
      </w:r>
    </w:p>
    <w:p w14:paraId="2E57C894" w14:textId="77777777" w:rsidR="00EC7FEE" w:rsidRDefault="00EC7FEE" w:rsidP="00EC7F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B6AD0E" w14:textId="77777777" w:rsidR="00EC7FEE" w:rsidRDefault="00EC7FEE" w:rsidP="00EC7F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19E361" w14:textId="77777777" w:rsidR="00EC7FEE" w:rsidRDefault="00EC7FEE" w:rsidP="00EC7F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1416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Thomas Pee of Eton(q.v.), John Pelton of</w:t>
      </w:r>
    </w:p>
    <w:p w14:paraId="6334CC4A" w14:textId="77777777" w:rsidR="00EC7FEE" w:rsidRDefault="00EC7FEE" w:rsidP="00EC7F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Twyford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Berkshire(q.v.),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Stregot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Maidenhead(q.v.),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Wyldyng</w:t>
      </w:r>
      <w:proofErr w:type="spellEnd"/>
    </w:p>
    <w:p w14:paraId="7B8E1ABB" w14:textId="77777777" w:rsidR="00EC7FEE" w:rsidRDefault="00EC7FEE" w:rsidP="00EC7F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Maidenhead(q.v.) and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Hackere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Maidenhead(q.v.).</w:t>
      </w:r>
    </w:p>
    <w:p w14:paraId="15A46EB3" w14:textId="77777777" w:rsidR="00EC7FEE" w:rsidRDefault="00EC7FEE" w:rsidP="00EC7F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67476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https://waalt.uh.edu/index.php/CP40/621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03778C1" w14:textId="77777777" w:rsidR="00EC7FEE" w:rsidRDefault="00EC7FEE" w:rsidP="00EC7F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207900" w14:textId="77777777" w:rsidR="00EC7FEE" w:rsidRDefault="00EC7FEE" w:rsidP="00EC7F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CEDCA0" w14:textId="77777777" w:rsidR="00EC7FEE" w:rsidRDefault="00EC7FEE" w:rsidP="00EC7F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June 2022</w:t>
      </w:r>
    </w:p>
    <w:p w14:paraId="4E9D40E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DEC10" w14:textId="77777777" w:rsidR="00EC7FEE" w:rsidRDefault="00EC7FEE" w:rsidP="009139A6">
      <w:r>
        <w:separator/>
      </w:r>
    </w:p>
  </w:endnote>
  <w:endnote w:type="continuationSeparator" w:id="0">
    <w:p w14:paraId="1F4DC0D2" w14:textId="77777777" w:rsidR="00EC7FEE" w:rsidRDefault="00EC7F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49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E039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EE8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FD31C" w14:textId="77777777" w:rsidR="00EC7FEE" w:rsidRDefault="00EC7FEE" w:rsidP="009139A6">
      <w:r>
        <w:separator/>
      </w:r>
    </w:p>
  </w:footnote>
  <w:footnote w:type="continuationSeparator" w:id="0">
    <w:p w14:paraId="3AB9084A" w14:textId="77777777" w:rsidR="00EC7FEE" w:rsidRDefault="00EC7F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0E5E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160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853F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FE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C7FEE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6720C"/>
  <w15:chartTrackingRefBased/>
  <w15:docId w15:val="{E96C0576-8D9F-4EE2-AA00-238C1C008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C7F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2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2022-06-27T07:17:00Z</dcterms:created>
  <dcterms:modified xsi:type="dcterms:W3CDTF">2022-06-27T07:17:00Z</dcterms:modified>
</cp:coreProperties>
</file>